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A552D" w14:textId="1EF695ED" w:rsidR="00697C8A" w:rsidRPr="00697C8A" w:rsidRDefault="00697C8A" w:rsidP="00697C8A">
      <w:pPr>
        <w:spacing w:after="0" w:line="240" w:lineRule="auto"/>
        <w:jc w:val="center"/>
        <w:rPr>
          <w:rFonts w:eastAsia="Times New Roman" w:cs="Calibri"/>
          <w:b/>
          <w:sz w:val="20"/>
          <w:szCs w:val="20"/>
          <w:lang w:val="en-US" w:eastAsia="pl-PL" w:bidi="ar-IQ"/>
        </w:rPr>
      </w:pPr>
      <w:bookmarkStart w:id="0" w:name="_Hlk204079769"/>
      <w:r>
        <w:rPr>
          <w:noProof/>
        </w:rPr>
        <w:drawing>
          <wp:anchor distT="0" distB="0" distL="114300" distR="114300" simplePos="0" relativeHeight="251659264" behindDoc="1" locked="0" layoutInCell="1" allowOverlap="1" wp14:anchorId="1BB243F8" wp14:editId="2A627A32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0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3" name="Obraz 2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F263D5" w14:textId="77777777" w:rsidR="00697C8A" w:rsidRPr="00697C8A" w:rsidRDefault="00697C8A" w:rsidP="00697C8A">
      <w:pPr>
        <w:spacing w:after="0" w:line="360" w:lineRule="auto"/>
        <w:jc w:val="center"/>
        <w:rPr>
          <w:rFonts w:eastAsia="Batang" w:cs="Calibri"/>
          <w:b/>
          <w:sz w:val="20"/>
          <w:szCs w:val="20"/>
          <w:lang w:val="en-US" w:eastAsia="pl-PL" w:bidi="ar-IQ"/>
        </w:rPr>
      </w:pPr>
      <w:r w:rsidRPr="00697C8A">
        <w:rPr>
          <w:rFonts w:eastAsia="Times New Roman" w:cs="Calibri"/>
          <w:b/>
          <w:sz w:val="20"/>
          <w:szCs w:val="20"/>
          <w:lang w:val="en-US" w:eastAsia="pl-PL" w:bidi="ar-IQ"/>
        </w:rPr>
        <w:t xml:space="preserve">    </w:t>
      </w:r>
      <w:r w:rsidRPr="00697C8A">
        <w:rPr>
          <w:rFonts w:eastAsia="Batang" w:cs="Calibri"/>
          <w:b/>
          <w:lang w:val="en-US" w:eastAsia="pl-PL" w:bidi="ar-IQ"/>
        </w:rPr>
        <w:t>Samodzielny Publiczny Zakład Opieki Zdrowotnej w Siedlcach</w:t>
      </w:r>
      <w:r w:rsidRPr="00697C8A">
        <w:rPr>
          <w:rFonts w:eastAsia="Batang" w:cs="Calibri"/>
          <w:b/>
          <w:lang w:val="en-US" w:eastAsia="pl-PL" w:bidi="ar-IQ"/>
        </w:rPr>
        <w:br/>
        <w:t>ul. Jana Kilińskiego 29, 08 -110 Siedlce</w:t>
      </w:r>
      <w:r w:rsidRPr="00697C8A">
        <w:rPr>
          <w:rFonts w:eastAsia="Batang" w:cs="Calibri"/>
          <w:b/>
          <w:sz w:val="20"/>
          <w:szCs w:val="20"/>
          <w:lang w:val="en-US" w:eastAsia="pl-PL" w:bidi="ar-IQ"/>
        </w:rPr>
        <w:br/>
        <w:t xml:space="preserve">tel. 25 632 27 97, e-mail: </w:t>
      </w:r>
      <w:hyperlink r:id="rId9" w:history="1">
        <w:r w:rsidRPr="00697C8A">
          <w:rPr>
            <w:rFonts w:eastAsia="Batang" w:cs="Calibri"/>
            <w:b/>
            <w:color w:val="0000FF"/>
            <w:sz w:val="20"/>
            <w:szCs w:val="20"/>
            <w:u w:val="single"/>
            <w:lang w:val="en-US" w:eastAsia="pl-PL" w:bidi="ar-IQ"/>
          </w:rPr>
          <w:t>sekretariat@spzoz-siedlce.pl</w:t>
        </w:r>
      </w:hyperlink>
      <w:r w:rsidRPr="00697C8A">
        <w:rPr>
          <w:rFonts w:eastAsia="Batang" w:cs="Calibri"/>
          <w:b/>
          <w:sz w:val="20"/>
          <w:szCs w:val="20"/>
          <w:lang w:val="en-US" w:eastAsia="pl-PL" w:bidi="ar-IQ"/>
        </w:rPr>
        <w:t>,</w:t>
      </w:r>
    </w:p>
    <w:p w14:paraId="4DECBCF7" w14:textId="3C4C78A5" w:rsidR="00697C8A" w:rsidRPr="00697C8A" w:rsidRDefault="00697C8A" w:rsidP="00697C8A">
      <w:pPr>
        <w:spacing w:after="0" w:line="360" w:lineRule="auto"/>
        <w:jc w:val="center"/>
        <w:rPr>
          <w:rFonts w:eastAsia="Batang" w:cs="Calibri"/>
          <w:b/>
          <w:sz w:val="20"/>
          <w:szCs w:val="20"/>
          <w:lang w:val="en-US" w:eastAsia="pl-PL" w:bidi="ar-IQ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03CA4487" wp14:editId="7A662954">
                <wp:simplePos x="0" y="0"/>
                <wp:positionH relativeFrom="column">
                  <wp:posOffset>-1329690</wp:posOffset>
                </wp:positionH>
                <wp:positionV relativeFrom="paragraph">
                  <wp:posOffset>227964</wp:posOffset>
                </wp:positionV>
                <wp:extent cx="6543675" cy="0"/>
                <wp:effectExtent l="0" t="0" r="0" b="0"/>
                <wp:wrapNone/>
                <wp:docPr id="387903647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772AAC" id="Łącznik prosty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04.7pt,17.95pt" to="410.5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697C8A">
        <w:rPr>
          <w:rFonts w:eastAsia="Batang" w:cs="Calibri"/>
          <w:b/>
          <w:sz w:val="20"/>
          <w:szCs w:val="20"/>
          <w:lang w:val="en-US" w:eastAsia="pl-PL" w:bidi="ar-IQ"/>
        </w:rPr>
        <w:t xml:space="preserve"> www.spzoz-siedlce.pl</w:t>
      </w:r>
    </w:p>
    <w:bookmarkEnd w:id="0"/>
    <w:p w14:paraId="6F88D058" w14:textId="77777777" w:rsidR="00697C8A" w:rsidRPr="00697C8A" w:rsidRDefault="00697C8A" w:rsidP="00697C8A">
      <w:pPr>
        <w:keepNext/>
        <w:spacing w:after="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6"/>
          <w:szCs w:val="2"/>
          <w:lang w:eastAsia="pl-PL"/>
        </w:rPr>
      </w:pPr>
    </w:p>
    <w:p w14:paraId="6B809467" w14:textId="7E53CA67" w:rsidR="00D62E6E" w:rsidRPr="00697C8A" w:rsidRDefault="00D62E6E" w:rsidP="00D62E6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697C8A">
        <w:rPr>
          <w:rFonts w:asciiTheme="minorHAnsi" w:eastAsia="Times New Roman" w:hAnsiTheme="minorHAnsi" w:cstheme="minorHAnsi"/>
          <w:bCs/>
          <w:sz w:val="20"/>
          <w:szCs w:val="16"/>
          <w:lang w:eastAsia="pl-PL"/>
        </w:rPr>
        <w:t xml:space="preserve">Załącznik nr </w:t>
      </w:r>
      <w:r w:rsidR="00AA7C4C" w:rsidRPr="00697C8A">
        <w:rPr>
          <w:rFonts w:asciiTheme="minorHAnsi" w:eastAsia="Times New Roman" w:hAnsiTheme="minorHAnsi" w:cstheme="minorHAnsi"/>
          <w:b/>
          <w:sz w:val="20"/>
          <w:szCs w:val="16"/>
          <w:lang w:eastAsia="pl-PL"/>
        </w:rPr>
        <w:t>5</w:t>
      </w:r>
      <w:r w:rsidRPr="00697C8A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697C8A" w14:paraId="75C98F6B" w14:textId="77777777" w:rsidTr="00D62E6E">
        <w:tc>
          <w:tcPr>
            <w:tcW w:w="2800" w:type="dxa"/>
          </w:tcPr>
          <w:p w14:paraId="3ECA13ED" w14:textId="77777777" w:rsidR="00D62E6E" w:rsidRPr="00697C8A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697C8A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697C8A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696B4323" w14:textId="77777777" w:rsidR="00D62E6E" w:rsidRPr="00697C8A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52FB7FF6" w14:textId="77777777" w:rsidR="00D62E6E" w:rsidRPr="00697C8A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697C8A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568EFF0" w14:textId="77777777" w:rsidR="00D62E6E" w:rsidRPr="00697C8A" w:rsidRDefault="00D62E6E" w:rsidP="00D62E6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697C8A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697C8A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697C8A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D62E6E" w:rsidRPr="00697C8A" w14:paraId="7EB2646A" w14:textId="77777777" w:rsidTr="00D62E6E">
        <w:tc>
          <w:tcPr>
            <w:tcW w:w="2800" w:type="dxa"/>
          </w:tcPr>
          <w:p w14:paraId="508FF5C7" w14:textId="77777777" w:rsidR="00D62E6E" w:rsidRPr="00697C8A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697C8A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3DD4C183" w14:textId="77777777" w:rsidR="00D62E6E" w:rsidRPr="00697C8A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26109FD9" w14:textId="77777777" w:rsidR="00D62E6E" w:rsidRPr="00697C8A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697C8A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8A7F25C" w14:textId="77777777" w:rsidR="00D62E6E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</w:pPr>
            <w:r w:rsidRPr="00697C8A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697C8A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697C8A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  <w:p w14:paraId="66D118D4" w14:textId="77777777" w:rsidR="00697C8A" w:rsidRPr="00697C8A" w:rsidRDefault="00697C8A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</w:p>
        </w:tc>
      </w:tr>
    </w:tbl>
    <w:p w14:paraId="1CC329D3" w14:textId="77777777" w:rsidR="00BC121E" w:rsidRPr="00697C8A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AA7C4C" w:rsidRPr="00697C8A" w14:paraId="52B8A2A8" w14:textId="77777777" w:rsidTr="00C5109D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B6D5EB" w14:textId="77777777" w:rsidR="00AA7C4C" w:rsidRPr="00697C8A" w:rsidRDefault="00AA7C4C" w:rsidP="00C5109D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pl-PL"/>
              </w:rPr>
            </w:pPr>
            <w:r w:rsidRPr="00697C8A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pl-PL"/>
              </w:rPr>
              <w:t xml:space="preserve">OŚWIADCZENIE WYKONAWCY </w:t>
            </w:r>
          </w:p>
          <w:p w14:paraId="54398278" w14:textId="64F2AAFC" w:rsidR="00AA7C4C" w:rsidRPr="00697C8A" w:rsidRDefault="00AA7C4C" w:rsidP="00C5109D">
            <w:pPr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97C8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składane w zakresie art. 108 ust. 1 pkt. 5 ustawy z dnia 11 września 2019 r. Prawo zamówień publicznych </w:t>
            </w:r>
            <w:r w:rsidRPr="00697C8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(t.j. Dz. U. z 2024 r. poz. 1320 z późn. zm.)</w:t>
            </w:r>
            <w:r w:rsidRPr="00697C8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(dalej jako: ustawa Pzp), dotyczące:</w:t>
            </w:r>
          </w:p>
          <w:p w14:paraId="3D4F173A" w14:textId="77777777" w:rsidR="00AA7C4C" w:rsidRPr="00697C8A" w:rsidRDefault="00AA7C4C" w:rsidP="00C5109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697C8A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 xml:space="preserve">przynależności lub braku przynależności do grupy kapitałowej </w:t>
            </w:r>
          </w:p>
          <w:p w14:paraId="1E3AD98C" w14:textId="77777777" w:rsidR="00AA7C4C" w:rsidRPr="00697C8A" w:rsidRDefault="00AA7C4C" w:rsidP="00C5109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</w:tr>
    </w:tbl>
    <w:p w14:paraId="225A6870" w14:textId="1044D5DC" w:rsidR="00BC121E" w:rsidRPr="00697C8A" w:rsidRDefault="00AA7C4C" w:rsidP="00D62E6E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97C8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697C8A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697C8A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697C8A" w14:paraId="0E39EFC7" w14:textId="77777777" w:rsidTr="00D62E6E">
        <w:tc>
          <w:tcPr>
            <w:tcW w:w="2269" w:type="dxa"/>
          </w:tcPr>
          <w:p w14:paraId="01654597" w14:textId="77777777" w:rsidR="00D62E6E" w:rsidRPr="00697C8A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697C8A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52B6E79" w14:textId="10CE0D47" w:rsidR="00D62E6E" w:rsidRPr="00697C8A" w:rsidRDefault="00AA7C4C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697C8A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Dostawy nici i siatek chirurgicznych oraz produktów farmaceutycznych do Samodzielnego Publicznego Zakładu Opieki Zdrowotnej w Siedlcach</w:t>
            </w:r>
            <w:r w:rsidR="00D62E6E" w:rsidRPr="00697C8A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AA7C4C" w:rsidRPr="00697C8A" w14:paraId="550988DE" w14:textId="77777777" w:rsidTr="00C5109D">
        <w:tc>
          <w:tcPr>
            <w:tcW w:w="2269" w:type="dxa"/>
          </w:tcPr>
          <w:p w14:paraId="20EC429B" w14:textId="77777777" w:rsidR="00AA7C4C" w:rsidRPr="00697C8A" w:rsidRDefault="00AA7C4C" w:rsidP="00C5109D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697C8A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2C4053C" w14:textId="4CCE8F63" w:rsidR="00AA7C4C" w:rsidRPr="00697C8A" w:rsidRDefault="00AA7C4C" w:rsidP="00C5109D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697C8A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nici/siatki/prod.farm/548/2026</w:t>
            </w:r>
          </w:p>
        </w:tc>
      </w:tr>
    </w:tbl>
    <w:p w14:paraId="54B5BA78" w14:textId="71A88D06" w:rsidR="00BC121E" w:rsidRPr="00697C8A" w:rsidRDefault="00AA7C4C" w:rsidP="00A64FCF">
      <w:pPr>
        <w:spacing w:before="240" w:after="240" w:line="36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697C8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697C8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697C8A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BC121E" w:rsidRPr="00697C8A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697C8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697C8A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5ABF7E96" w14:textId="77777777" w:rsidR="00BC121E" w:rsidRPr="00697C8A" w:rsidRDefault="00A64FCF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697C8A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697C8A">
        <w:rPr>
          <w:rFonts w:asciiTheme="minorHAnsi" w:eastAsia="Times New Roman" w:hAnsiTheme="minorHAnsi" w:cstheme="minorHAnsi"/>
          <w:b/>
          <w:bCs/>
          <w:color w:val="0070C0"/>
        </w:rPr>
        <w:t xml:space="preserve">* </w:t>
      </w:r>
      <w:r w:rsidR="00BC121E" w:rsidRPr="00697C8A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697C8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697C8A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r w:rsidR="003030B3" w:rsidRPr="00697C8A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2024 poz. 1616</w:t>
      </w:r>
      <w:r w:rsidR="00BC121E" w:rsidRPr="00697C8A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697C8A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7F681708" w14:textId="77777777" w:rsidR="00BF69A4" w:rsidRPr="00697C8A" w:rsidRDefault="00BF69A4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97C8A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697C8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697C8A">
        <w:rPr>
          <w:rFonts w:asciiTheme="minorHAnsi" w:eastAsia="Times New Roman" w:hAnsiTheme="minorHAnsi" w:cstheme="minorHAnsi"/>
          <w:b/>
          <w:bCs/>
          <w:color w:val="0070C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697C8A" w14:paraId="2CF1D0A4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863D" w14:textId="77777777" w:rsidR="00BC121E" w:rsidRPr="00697C8A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97C8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C793" w14:textId="77777777" w:rsidR="00BC121E" w:rsidRPr="00697C8A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97C8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1E14" w14:textId="77777777" w:rsidR="00BC121E" w:rsidRPr="00697C8A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97C8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697C8A" w14:paraId="1D7A0D17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E238" w14:textId="77777777" w:rsidR="00BC121E" w:rsidRPr="00697C8A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97C8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527E" w14:textId="77777777" w:rsidR="00BC121E" w:rsidRPr="00697C8A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5E93" w14:textId="77777777" w:rsidR="00BC121E" w:rsidRPr="00697C8A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697C8A" w14:paraId="1A29B717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F41C" w14:textId="77777777" w:rsidR="00BC121E" w:rsidRPr="00697C8A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97C8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BE52" w14:textId="77777777" w:rsidR="00BC121E" w:rsidRPr="00697C8A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3C35" w14:textId="77777777" w:rsidR="00BC121E" w:rsidRPr="00697C8A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4D61AE2B" w14:textId="77777777" w:rsidR="00BC121E" w:rsidRPr="00697C8A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697C8A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Uwaga</w:t>
      </w:r>
    </w:p>
    <w:p w14:paraId="37638608" w14:textId="77777777" w:rsidR="00BC121E" w:rsidRPr="00697C8A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697C8A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lastRenderedPageBreak/>
        <w:t>Wykonawca może przedstawić dokumenty lub informacje potwierdzające przygotowanie oferty niezależnie od innego Wykonawcy należącego do tej samej grupy kapitałowej.</w:t>
      </w:r>
    </w:p>
    <w:p w14:paraId="0019B5A8" w14:textId="77777777" w:rsidR="00067B62" w:rsidRPr="00697C8A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</w:pPr>
      <w:r w:rsidRPr="00697C8A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</w:t>
      </w:r>
      <w:r w:rsidRPr="00697C8A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="00CF03EF" w:rsidRPr="00697C8A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 </w:t>
      </w:r>
      <w:r w:rsidR="00CF03EF" w:rsidRPr="00697C8A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>Niepotrzebne skreślić lub usunąć</w:t>
      </w:r>
    </w:p>
    <w:p w14:paraId="755A8BDA" w14:textId="77777777" w:rsidR="00CF03EF" w:rsidRPr="00697C8A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14"/>
          <w:szCs w:val="14"/>
          <w:vertAlign w:val="superscript"/>
          <w:lang w:eastAsia="pl-PL"/>
        </w:rPr>
      </w:pPr>
      <w:r w:rsidRPr="00697C8A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**</w:t>
      </w:r>
      <w:r w:rsidRPr="00697C8A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 xml:space="preserve"> Wypełnić jeżeli dotyczy</w:t>
      </w:r>
    </w:p>
    <w:p w14:paraId="2DB40F47" w14:textId="77777777" w:rsidR="00067B62" w:rsidRPr="00697C8A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697C8A" w14:paraId="240BB6A2" w14:textId="77777777" w:rsidTr="00620E37">
        <w:tc>
          <w:tcPr>
            <w:tcW w:w="2660" w:type="dxa"/>
          </w:tcPr>
          <w:p w14:paraId="6FBAD940" w14:textId="77777777" w:rsidR="00BC121E" w:rsidRPr="00697C8A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6E2D70DF" w14:textId="77777777" w:rsidR="00BC121E" w:rsidRPr="00697C8A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697C8A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60500855" w14:textId="77777777" w:rsidR="00BC121E" w:rsidRPr="00697C8A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697C8A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BC121E" w:rsidRPr="00697C8A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data</w:t>
            </w:r>
            <w:r w:rsidRPr="00697C8A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  <w:tc>
          <w:tcPr>
            <w:tcW w:w="6662" w:type="dxa"/>
          </w:tcPr>
          <w:p w14:paraId="795C7F50" w14:textId="77777777" w:rsidR="00BC121E" w:rsidRPr="00697C8A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6C8D297B" w14:textId="77777777" w:rsidR="00BC121E" w:rsidRPr="00697C8A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697C8A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7E7D329D" w14:textId="77777777" w:rsidR="00BC121E" w:rsidRPr="00697C8A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697C8A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AA7C4C" w:rsidRPr="00697C8A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lub podpis zaufany lub elektroniczny podpis osobisty </w:t>
            </w:r>
            <w:r w:rsidR="00BC121E" w:rsidRPr="00697C8A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osoby / osób uprawnionych do reprezentacji Wykonawcy</w:t>
            </w:r>
            <w:r w:rsidRPr="00697C8A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</w:tr>
    </w:tbl>
    <w:p w14:paraId="706A3998" w14:textId="77777777" w:rsidR="00106AC7" w:rsidRPr="00697C8A" w:rsidRDefault="00106AC7" w:rsidP="001E4022">
      <w:pPr>
        <w:rPr>
          <w:rFonts w:asciiTheme="minorHAnsi" w:hAnsiTheme="minorHAnsi" w:cstheme="minorHAnsi"/>
          <w:sz w:val="18"/>
          <w:szCs w:val="18"/>
        </w:rPr>
      </w:pPr>
    </w:p>
    <w:sectPr w:rsidR="00106AC7" w:rsidRPr="00697C8A" w:rsidSect="00697C8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2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B2860" w14:textId="77777777" w:rsidR="00B63F6C" w:rsidRDefault="00B63F6C">
      <w:r>
        <w:separator/>
      </w:r>
    </w:p>
  </w:endnote>
  <w:endnote w:type="continuationSeparator" w:id="0">
    <w:p w14:paraId="671C986E" w14:textId="77777777" w:rsidR="00B63F6C" w:rsidRDefault="00B6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12115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2EDB81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6AB3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40AD5EAA" w14:textId="21EAC813" w:rsidR="00697C8A" w:rsidRPr="00697C8A" w:rsidRDefault="00697C8A" w:rsidP="00697C8A">
    <w:pPr>
      <w:pStyle w:val="Stopka"/>
      <w:tabs>
        <w:tab w:val="clear" w:pos="4536"/>
        <w:tab w:val="clear" w:pos="9072"/>
        <w:tab w:val="left" w:pos="1984"/>
      </w:tabs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9BC3869" wp14:editId="20276217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13335" t="10795" r="5715" b="8255"/>
              <wp:wrapNone/>
              <wp:docPr id="179194159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571B9F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  <w:bookmarkStart w:id="1" w:name="_Hlk204079734"/>
    <w:r w:rsidRPr="00697C8A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4D0C7876" w14:textId="7C1B111D" w:rsidR="009A4CD3" w:rsidRDefault="00697C8A" w:rsidP="00697C8A">
    <w:pPr>
      <w:pStyle w:val="Stopka"/>
      <w:tabs>
        <w:tab w:val="clear" w:pos="4536"/>
      </w:tabs>
      <w:spacing w:after="60"/>
      <w:jc w:val="center"/>
    </w:pPr>
    <w:r w:rsidRPr="00697C8A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697C8A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697C8A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1"/>
    <w:r w:rsidR="009A4CD3">
      <w:rPr>
        <w:rFonts w:ascii="Arial" w:hAnsi="Arial"/>
        <w:sz w:val="18"/>
        <w:szCs w:val="18"/>
      </w:rPr>
      <w:tab/>
    </w:r>
    <w:r w:rsidR="009A4CD3" w:rsidRPr="00697C8A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9A4CD3" w:rsidRPr="00697C8A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697C8A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9A4CD3" w:rsidRPr="00697C8A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697C8A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697C8A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9A4CD3" w:rsidRPr="00697C8A">
      <w:rPr>
        <w:rStyle w:val="Numerstrony"/>
        <w:rFonts w:asciiTheme="minorHAnsi" w:hAnsiTheme="minorHAnsi" w:cstheme="minorHAnsi"/>
        <w:sz w:val="16"/>
        <w:szCs w:val="16"/>
      </w:rPr>
      <w:t>/</w:t>
    </w:r>
    <w:r w:rsidR="009A4CD3" w:rsidRPr="00697C8A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697C8A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9A4CD3" w:rsidRPr="00697C8A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697C8A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697C8A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10DE2" w14:textId="77777777" w:rsidR="00AA7C4C" w:rsidRDefault="00AA7C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E2F03" w14:textId="77777777" w:rsidR="00B63F6C" w:rsidRDefault="00B63F6C">
      <w:r>
        <w:separator/>
      </w:r>
    </w:p>
  </w:footnote>
  <w:footnote w:type="continuationSeparator" w:id="0">
    <w:p w14:paraId="4E849560" w14:textId="77777777" w:rsidR="00B63F6C" w:rsidRDefault="00B6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99E2A" w14:textId="77777777" w:rsidR="00AA7C4C" w:rsidRDefault="00AA7C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CDEF5" w14:textId="77777777" w:rsidR="00AA7C4C" w:rsidRDefault="00AA7C4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0373F" w14:textId="77777777" w:rsidR="00AA7C4C" w:rsidRDefault="00AA7C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5760981">
    <w:abstractNumId w:val="13"/>
  </w:num>
  <w:num w:numId="2" w16cid:durableId="1120954524">
    <w:abstractNumId w:val="0"/>
  </w:num>
  <w:num w:numId="3" w16cid:durableId="1912420729">
    <w:abstractNumId w:val="11"/>
  </w:num>
  <w:num w:numId="4" w16cid:durableId="261840626">
    <w:abstractNumId w:val="8"/>
  </w:num>
  <w:num w:numId="5" w16cid:durableId="714044637">
    <w:abstractNumId w:val="7"/>
  </w:num>
  <w:num w:numId="6" w16cid:durableId="544874289">
    <w:abstractNumId w:val="1"/>
  </w:num>
  <w:num w:numId="7" w16cid:durableId="1356464333">
    <w:abstractNumId w:val="6"/>
  </w:num>
  <w:num w:numId="8" w16cid:durableId="1718898435">
    <w:abstractNumId w:val="3"/>
  </w:num>
  <w:num w:numId="9" w16cid:durableId="1744907526">
    <w:abstractNumId w:val="2"/>
  </w:num>
  <w:num w:numId="10" w16cid:durableId="224343921">
    <w:abstractNumId w:val="5"/>
  </w:num>
  <w:num w:numId="11" w16cid:durableId="814680655">
    <w:abstractNumId w:val="10"/>
  </w:num>
  <w:num w:numId="12" w16cid:durableId="901671695">
    <w:abstractNumId w:val="4"/>
  </w:num>
  <w:num w:numId="13" w16cid:durableId="1937978028">
    <w:abstractNumId w:val="9"/>
  </w:num>
  <w:num w:numId="14" w16cid:durableId="83106445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F6C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1718C2"/>
    <w:rsid w:val="001E4022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C8A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4FCF"/>
    <w:rsid w:val="00A73C79"/>
    <w:rsid w:val="00A807A7"/>
    <w:rsid w:val="00AA7C4C"/>
    <w:rsid w:val="00AB6C06"/>
    <w:rsid w:val="00AB7377"/>
    <w:rsid w:val="00AD329C"/>
    <w:rsid w:val="00B04D14"/>
    <w:rsid w:val="00B26102"/>
    <w:rsid w:val="00B45ED4"/>
    <w:rsid w:val="00B54FB4"/>
    <w:rsid w:val="00B63F6C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009DE5E5"/>
  <w15:chartTrackingRefBased/>
  <w15:docId w15:val="{AFB86F14-A6C2-45FF-A3EB-266068C96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customStyle="1" w:styleId="Styl2">
    <w:name w:val="Styl2"/>
    <w:basedOn w:val="Tekstpodstawowywcity"/>
    <w:rsid w:val="00697C8A"/>
    <w:pPr>
      <w:tabs>
        <w:tab w:val="left" w:pos="1134"/>
        <w:tab w:val="right" w:pos="9070"/>
      </w:tabs>
      <w:spacing w:after="0" w:line="240" w:lineRule="auto"/>
      <w:ind w:left="1134" w:hanging="567"/>
    </w:pPr>
    <w:rPr>
      <w:rFonts w:ascii="Times New Roman" w:eastAsia="Times New Roman" w:hAnsi="Times New Roman"/>
      <w:sz w:val="28"/>
      <w:szCs w:val="20"/>
      <w:lang w:val="en-US" w:eastAsia="pl-PL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spzoz-siedlce.pl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294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2026-01-07T07:10:00Z</cp:lastPrinted>
  <dcterms:created xsi:type="dcterms:W3CDTF">2026-01-07T07:10:00Z</dcterms:created>
  <dcterms:modified xsi:type="dcterms:W3CDTF">2026-01-07T07:10:00Z</dcterms:modified>
</cp:coreProperties>
</file>